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7BD86A2C" w:rsidR="00A85872" w:rsidRDefault="00CD14D9" w:rsidP="008C6F9F">
      <w:pPr>
        <w:pStyle w:val="Tittel"/>
      </w:pPr>
      <w:r>
        <w:t xml:space="preserve">Bilag B.6 - </w:t>
      </w:r>
      <w:r w:rsidR="00A85872">
        <w:t xml:space="preserve">Forpliktelseserklæring </w:t>
      </w:r>
    </w:p>
    <w:p w14:paraId="625C0CE4" w14:textId="563989D1" w:rsidR="00A85872" w:rsidRPr="00351789" w:rsidRDefault="004C530C" w:rsidP="008C6F9F">
      <w:pPr>
        <w:pStyle w:val="Overskrift1"/>
        <w:rPr>
          <w:color w:val="0070C0"/>
        </w:rPr>
      </w:pPr>
      <w:proofErr w:type="spellStart"/>
      <w:r w:rsidRPr="004C530C">
        <w:t>Saksnr</w:t>
      </w:r>
      <w:proofErr w:type="spellEnd"/>
      <w:r w:rsidRPr="004C530C">
        <w:t>. 2025/</w:t>
      </w:r>
      <w:r w:rsidR="00470111">
        <w:t>59827</w:t>
      </w:r>
      <w:r w:rsidR="00A85872" w:rsidRPr="005374CE">
        <w:t xml:space="preserve"> </w:t>
      </w:r>
      <w:r w:rsidR="002243B7" w:rsidRPr="002243B7">
        <w:t xml:space="preserve">Anskaffelse Entreprise K201 Bygg, innvendig arbeider og fasader, Ombygging </w:t>
      </w:r>
      <w:proofErr w:type="spellStart"/>
      <w:r w:rsidR="002243B7" w:rsidRPr="002243B7">
        <w:t>Angabygget</w:t>
      </w:r>
      <w:proofErr w:type="spellEnd"/>
      <w:r w:rsidR="002243B7" w:rsidRPr="002243B7">
        <w:t>, Helse Førde HF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3D23F9D7" w:rsidR="00A85872" w:rsidRDefault="00A85872" w:rsidP="008C6F9F">
      <w:r>
        <w:br/>
      </w:r>
      <w:r w:rsidRPr="002243B7">
        <w:t xml:space="preserve">Forpliktelseserklæringen er gitt til </w:t>
      </w:r>
      <w:r w:rsidR="002243B7" w:rsidRPr="002243B7">
        <w:t>Helse Førde HF</w:t>
      </w:r>
      <w:r w:rsidRPr="002243B7">
        <w:t xml:space="preserve"> i anledning </w:t>
      </w:r>
      <w:r w:rsidR="002243B7" w:rsidRPr="002243B7">
        <w:t xml:space="preserve">Anskaffelse Entreprise K201 Bygg, innvendig arbeider og fasader, Ombygging </w:t>
      </w:r>
      <w:proofErr w:type="spellStart"/>
      <w:r w:rsidR="002243B7" w:rsidRPr="002243B7">
        <w:t>Angabygget</w:t>
      </w:r>
      <w:proofErr w:type="spellEnd"/>
      <w:r w:rsidR="002243B7" w:rsidRPr="002243B7">
        <w:t>, Helse Førde HF</w:t>
      </w:r>
      <w:r w:rsidR="002243B7" w:rsidRPr="002243B7">
        <w:t>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3222DC3D" w:rsidR="000929EC" w:rsidRPr="0037175C" w:rsidRDefault="002243B7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 § 16-3</w:t>
      </w:r>
    </w:p>
    <w:p w14:paraId="6F49AE38" w14:textId="5DC798F1" w:rsidR="000929EC" w:rsidRPr="0037175C" w:rsidRDefault="000929EC" w:rsidP="000929EC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§ 16-10 (4). </w:t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77777777" w:rsidR="000929EC" w:rsidRPr="0037175C" w:rsidRDefault="002243B7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shd w:val="clear" w:color="auto" w:fill="auto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shd w:val="clear" w:color="auto" w:fill="auto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Pr="0037175C" w:rsidRDefault="00A85872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lastRenderedPageBreak/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2B3E5" w14:textId="77777777" w:rsidR="00CC2A39" w:rsidRDefault="00CC2A39" w:rsidP="008A6B54">
      <w:pPr>
        <w:spacing w:after="0" w:line="240" w:lineRule="auto"/>
      </w:pPr>
      <w:r>
        <w:separator/>
      </w:r>
    </w:p>
  </w:endnote>
  <w:endnote w:type="continuationSeparator" w:id="0">
    <w:p w14:paraId="57D2BB74" w14:textId="77777777" w:rsidR="00CC2A39" w:rsidRDefault="00CC2A3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underleverandør_hovedleverandør, versjon 07-2023</w:t>
          </w:r>
        </w:p>
      </w:tc>
      <w:tc>
        <w:tcPr>
          <w:tcW w:w="1639" w:type="pct"/>
          <w:shd w:val="clear" w:color="auto" w:fill="auto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5841C187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1639" w:type="pct"/>
          <w:shd w:val="clear" w:color="auto" w:fill="auto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A23E0" w14:textId="77777777" w:rsidR="00CC2A39" w:rsidRDefault="00CC2A39" w:rsidP="008A6B54">
      <w:pPr>
        <w:spacing w:after="0" w:line="240" w:lineRule="auto"/>
      </w:pPr>
      <w:r>
        <w:separator/>
      </w:r>
    </w:p>
  </w:footnote>
  <w:footnote w:type="continuationSeparator" w:id="0">
    <w:p w14:paraId="4780F4AF" w14:textId="77777777" w:rsidR="00CC2A39" w:rsidRDefault="00CC2A3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4116E4F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="00825989" w:rsidRPr="00825989">
      <w:rPr>
        <w:sz w:val="18"/>
        <w:szCs w:val="18"/>
      </w:rPr>
      <w:t>Saksnr</w:t>
    </w:r>
    <w:proofErr w:type="spellEnd"/>
    <w:r w:rsidR="00825989" w:rsidRPr="00825989">
      <w:rPr>
        <w:sz w:val="18"/>
        <w:szCs w:val="18"/>
      </w:rPr>
      <w:t>. 2025/</w:t>
    </w:r>
    <w:r w:rsidR="00596F95">
      <w:rPr>
        <w:sz w:val="18"/>
        <w:szCs w:val="18"/>
      </w:rPr>
      <w:t>5</w:t>
    </w:r>
    <w:r w:rsidR="001B70FF">
      <w:rPr>
        <w:sz w:val="18"/>
        <w:szCs w:val="18"/>
      </w:rPr>
      <w:t>9827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0F1662"/>
    <w:rsid w:val="001457DD"/>
    <w:rsid w:val="00172E83"/>
    <w:rsid w:val="00174C26"/>
    <w:rsid w:val="001B70FF"/>
    <w:rsid w:val="002243B7"/>
    <w:rsid w:val="00234B11"/>
    <w:rsid w:val="002C03B4"/>
    <w:rsid w:val="002C5C80"/>
    <w:rsid w:val="002D33F1"/>
    <w:rsid w:val="002F21B1"/>
    <w:rsid w:val="00311005"/>
    <w:rsid w:val="0037175C"/>
    <w:rsid w:val="003B114D"/>
    <w:rsid w:val="003C7810"/>
    <w:rsid w:val="003D3F41"/>
    <w:rsid w:val="00400A8F"/>
    <w:rsid w:val="00402EAE"/>
    <w:rsid w:val="00403A02"/>
    <w:rsid w:val="00421342"/>
    <w:rsid w:val="00470111"/>
    <w:rsid w:val="0047732F"/>
    <w:rsid w:val="00486A77"/>
    <w:rsid w:val="004B54E4"/>
    <w:rsid w:val="004C530C"/>
    <w:rsid w:val="004F084A"/>
    <w:rsid w:val="00512B3B"/>
    <w:rsid w:val="00522354"/>
    <w:rsid w:val="0052586F"/>
    <w:rsid w:val="00553F41"/>
    <w:rsid w:val="0056729F"/>
    <w:rsid w:val="005703FD"/>
    <w:rsid w:val="00596F95"/>
    <w:rsid w:val="005C15BD"/>
    <w:rsid w:val="005D0AAA"/>
    <w:rsid w:val="005E3FC0"/>
    <w:rsid w:val="005E61C2"/>
    <w:rsid w:val="005F5862"/>
    <w:rsid w:val="00607C23"/>
    <w:rsid w:val="006837C3"/>
    <w:rsid w:val="006A4C78"/>
    <w:rsid w:val="006C12C5"/>
    <w:rsid w:val="006F312A"/>
    <w:rsid w:val="0076237F"/>
    <w:rsid w:val="00771457"/>
    <w:rsid w:val="007D00AD"/>
    <w:rsid w:val="007F13FF"/>
    <w:rsid w:val="0081186E"/>
    <w:rsid w:val="0082284E"/>
    <w:rsid w:val="0082344F"/>
    <w:rsid w:val="00825989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03650"/>
    <w:rsid w:val="00A13B9A"/>
    <w:rsid w:val="00A51393"/>
    <w:rsid w:val="00A659C6"/>
    <w:rsid w:val="00A6702A"/>
    <w:rsid w:val="00A802E0"/>
    <w:rsid w:val="00A85872"/>
    <w:rsid w:val="00AA1652"/>
    <w:rsid w:val="00AE3BC9"/>
    <w:rsid w:val="00B254A8"/>
    <w:rsid w:val="00B30A4F"/>
    <w:rsid w:val="00B42FE5"/>
    <w:rsid w:val="00B656CC"/>
    <w:rsid w:val="00B87DC5"/>
    <w:rsid w:val="00BC7511"/>
    <w:rsid w:val="00BD5AA6"/>
    <w:rsid w:val="00C37AEC"/>
    <w:rsid w:val="00C80220"/>
    <w:rsid w:val="00CB354A"/>
    <w:rsid w:val="00CC0CDA"/>
    <w:rsid w:val="00CC2A39"/>
    <w:rsid w:val="00CD14D9"/>
    <w:rsid w:val="00D0738E"/>
    <w:rsid w:val="00D25402"/>
    <w:rsid w:val="00D549FA"/>
    <w:rsid w:val="00D758FB"/>
    <w:rsid w:val="00D850B0"/>
    <w:rsid w:val="00D869B4"/>
    <w:rsid w:val="00DC5C03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93EC0"/>
    <w:rsid w:val="00FA1CD0"/>
    <w:rsid w:val="00FB543B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3F613D"/>
    <w:rsid w:val="00594A76"/>
    <w:rsid w:val="005D0AAA"/>
    <w:rsid w:val="006A4C78"/>
    <w:rsid w:val="00765529"/>
    <w:rsid w:val="008E76D7"/>
    <w:rsid w:val="00F73B75"/>
    <w:rsid w:val="00F93EC0"/>
    <w:rsid w:val="00FB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552B49DC164943B8803027E48E55F8" ma:contentTypeVersion="3" ma:contentTypeDescription="Opprett et nytt dokument." ma:contentTypeScope="" ma:versionID="d039c295b591031621b9e02ff7f2c7d6">
  <xsd:schema xmlns:xsd="http://www.w3.org/2001/XMLSchema" xmlns:xs="http://www.w3.org/2001/XMLSchema" xmlns:p="http://schemas.microsoft.com/office/2006/metadata/properties" xmlns:ns2="603838d3-d3ef-4d60-a2ef-18c7aefb0177" targetNamespace="http://schemas.microsoft.com/office/2006/metadata/properties" ma:root="true" ma:fieldsID="2ffc78d02d5fbc30f4b47cc56a295dce" ns2:_="">
    <xsd:import namespace="603838d3-d3ef-4d60-a2ef-18c7aefb01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838d3-d3ef-4d60-a2ef-18c7aefb01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BAD642-874D-4DB9-A8E8-93626C7C1686}">
  <ds:schemaRefs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elements/1.1/"/>
    <ds:schemaRef ds:uri="603838d3-d3ef-4d60-a2ef-18c7aefb0177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03C410-9354-4F84-A8BD-57AA9BBD52F9}"/>
</file>

<file path=customXml/itemProps4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12</TotalTime>
  <Pages>2</Pages>
  <Words>238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Eirik Lekven</cp:lastModifiedBy>
  <cp:revision>12</cp:revision>
  <dcterms:created xsi:type="dcterms:W3CDTF">2025-05-21T06:52:00Z</dcterms:created>
  <dcterms:modified xsi:type="dcterms:W3CDTF">2026-05-21T06:40:00Z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0x010100CB552B49DC164943B8803027E48E55F8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  <property fmtid="{D5CDD505-2E9C-101B-9397-08002B2CF9AE}" pid="22" name="_ExtendedDescription">
    <vt:lpwstr/>
  </property>
  <property fmtid="{D5CDD505-2E9C-101B-9397-08002B2CF9AE}" pid="23" name="TriggerFlowInfo">
    <vt:lpwstr/>
  </property>
</Properties>
</file>